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6D49A" w14:textId="77777777" w:rsidR="00C33353" w:rsidRDefault="00C33353" w:rsidP="00C333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BAYSE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46F6EC51" w14:textId="77777777" w:rsidR="00C33353" w:rsidRDefault="00C33353" w:rsidP="00C333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09D4A723" w14:textId="77777777" w:rsidR="00C33353" w:rsidRDefault="00C33353" w:rsidP="00C333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1C96AC" w14:textId="77777777" w:rsidR="00C33353" w:rsidRDefault="00C33353" w:rsidP="00C333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CD1DB9" w14:textId="77777777" w:rsidR="00C33353" w:rsidRDefault="00C33353" w:rsidP="00C333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Harop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Guildford, Surrey(q.v.),</w:t>
      </w:r>
    </w:p>
    <w:p w14:paraId="7CFA28DB" w14:textId="77777777" w:rsidR="00C33353" w:rsidRDefault="00C33353" w:rsidP="00C333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Alan </w:t>
      </w:r>
      <w:proofErr w:type="spellStart"/>
      <w:r>
        <w:rPr>
          <w:rFonts w:ascii="Times New Roman" w:hAnsi="Times New Roman" w:cs="Times New Roman"/>
          <w:sz w:val="24"/>
          <w:szCs w:val="24"/>
        </w:rPr>
        <w:t>Braytoft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Tonbridge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Kent(q.v.), and William George of </w:t>
      </w:r>
    </w:p>
    <w:p w14:paraId="23FE53EB" w14:textId="77777777" w:rsidR="00C33353" w:rsidRDefault="00C33353" w:rsidP="00C333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Guildford(q.v.).</w:t>
      </w:r>
    </w:p>
    <w:p w14:paraId="6EE629AC" w14:textId="77777777" w:rsidR="00C33353" w:rsidRDefault="00C33353" w:rsidP="00C333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292AD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https://waalt.uh.edu/index.php/CP40/887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ED99A62" w14:textId="77777777" w:rsidR="00C33353" w:rsidRDefault="00C33353" w:rsidP="00C333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044E7C" w14:textId="77777777" w:rsidR="00C33353" w:rsidRDefault="00C33353" w:rsidP="00C333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43BD52" w14:textId="77777777" w:rsidR="00C33353" w:rsidRDefault="00C33353" w:rsidP="00C333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September 2022</w:t>
      </w:r>
    </w:p>
    <w:p w14:paraId="312B9EE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EFADA" w14:textId="77777777" w:rsidR="00C33353" w:rsidRDefault="00C33353" w:rsidP="009139A6">
      <w:r>
        <w:separator/>
      </w:r>
    </w:p>
  </w:endnote>
  <w:endnote w:type="continuationSeparator" w:id="0">
    <w:p w14:paraId="5F1383AB" w14:textId="77777777" w:rsidR="00C33353" w:rsidRDefault="00C333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BC5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25A5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2F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C34D2" w14:textId="77777777" w:rsidR="00C33353" w:rsidRDefault="00C33353" w:rsidP="009139A6">
      <w:r>
        <w:separator/>
      </w:r>
    </w:p>
  </w:footnote>
  <w:footnote w:type="continuationSeparator" w:id="0">
    <w:p w14:paraId="2C288925" w14:textId="77777777" w:rsidR="00C33353" w:rsidRDefault="00C333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CDC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EB6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C7C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35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33353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C4AB4"/>
  <w15:chartTrackingRefBased/>
  <w15:docId w15:val="{84BB2665-0233-4059-AA6E-3B060EEC4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333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8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2022-09-22T09:16:00Z</dcterms:created>
  <dcterms:modified xsi:type="dcterms:W3CDTF">2022-09-22T09:16:00Z</dcterms:modified>
</cp:coreProperties>
</file>